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468" w:rsidRDefault="00C36468" w:rsidP="00C36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AMOUR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C36468" w:rsidRDefault="00C36468" w:rsidP="00C36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6468" w:rsidRDefault="00C36468" w:rsidP="00C36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6468" w:rsidRDefault="00C36468" w:rsidP="00C36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C36468" w:rsidRDefault="00C36468" w:rsidP="00C36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Harpeden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36468" w:rsidRDefault="00C36468" w:rsidP="00C36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24-218)</w:t>
      </w:r>
    </w:p>
    <w:p w:rsidR="00C36468" w:rsidRDefault="00C36468" w:rsidP="00C36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6468" w:rsidRDefault="00C36468" w:rsidP="00C36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6468" w:rsidRPr="00CE4AB3" w:rsidRDefault="00C36468" w:rsidP="00C36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2016</w:t>
      </w:r>
    </w:p>
    <w:p w:rsidR="006B2F86" w:rsidRPr="00C36468" w:rsidRDefault="00C36468" w:rsidP="00C364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364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468" w:rsidRDefault="00C36468" w:rsidP="00E71FC3">
      <w:pPr>
        <w:spacing w:after="0" w:line="240" w:lineRule="auto"/>
      </w:pPr>
      <w:r>
        <w:separator/>
      </w:r>
    </w:p>
  </w:endnote>
  <w:endnote w:type="continuationSeparator" w:id="0">
    <w:p w:rsidR="00C36468" w:rsidRDefault="00C364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468" w:rsidRDefault="00C36468" w:rsidP="00E71FC3">
      <w:pPr>
        <w:spacing w:after="0" w:line="240" w:lineRule="auto"/>
      </w:pPr>
      <w:r>
        <w:separator/>
      </w:r>
    </w:p>
  </w:footnote>
  <w:footnote w:type="continuationSeparator" w:id="0">
    <w:p w:rsidR="00C36468" w:rsidRDefault="00C364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468"/>
    <w:rsid w:val="00AB52E8"/>
    <w:rsid w:val="00B16D3F"/>
    <w:rsid w:val="00C3646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DDAD4"/>
  <w15:chartTrackingRefBased/>
  <w15:docId w15:val="{3DBC2973-CE56-47A1-AC54-2C96C67BC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2016-05-27T20:37:00Z</dcterms:created>
  <dcterms:modified xsi:type="dcterms:W3CDTF">2016-05-27T20:37:00Z</dcterms:modified>
</cp:coreProperties>
</file>